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095A8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ap RYS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61A43AC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Oswestry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A2D7DB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FB324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849F7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May1478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26CA5310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p.102)</w:t>
      </w:r>
    </w:p>
    <w:p w14:paraId="3AE1477B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801C23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45E7B" w14:textId="77777777" w:rsidR="009A10EB" w:rsidRDefault="009A10EB" w:rsidP="009A10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2021</w:t>
      </w:r>
    </w:p>
    <w:p w14:paraId="2AA73D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01A2D" w14:textId="77777777" w:rsidR="009A10EB" w:rsidRDefault="009A10EB" w:rsidP="009139A6">
      <w:r>
        <w:separator/>
      </w:r>
    </w:p>
  </w:endnote>
  <w:endnote w:type="continuationSeparator" w:id="0">
    <w:p w14:paraId="602E5A72" w14:textId="77777777" w:rsidR="009A10EB" w:rsidRDefault="009A10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461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251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D00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F6BC0" w14:textId="77777777" w:rsidR="009A10EB" w:rsidRDefault="009A10EB" w:rsidP="009139A6">
      <w:r>
        <w:separator/>
      </w:r>
    </w:p>
  </w:footnote>
  <w:footnote w:type="continuationSeparator" w:id="0">
    <w:p w14:paraId="6E735CE8" w14:textId="77777777" w:rsidR="009A10EB" w:rsidRDefault="009A10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31C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8D4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185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EB"/>
    <w:rsid w:val="000666E0"/>
    <w:rsid w:val="002510B7"/>
    <w:rsid w:val="005C130B"/>
    <w:rsid w:val="00826F5C"/>
    <w:rsid w:val="009139A6"/>
    <w:rsid w:val="009448BB"/>
    <w:rsid w:val="009A10E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161D"/>
  <w15:chartTrackingRefBased/>
  <w15:docId w15:val="{F255B252-170E-4C45-A1B0-301278CE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2021-03-23T19:54:00Z</dcterms:created>
  <dcterms:modified xsi:type="dcterms:W3CDTF">2021-03-23T19:54:00Z</dcterms:modified>
</cp:coreProperties>
</file>